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F1F4F7" w14:textId="77777777" w:rsidR="004A756F" w:rsidRDefault="004A756F" w:rsidP="004A756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John PHELIPP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3F4F805F" w14:textId="77777777" w:rsidR="004A756F" w:rsidRDefault="004A756F" w:rsidP="004A756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67FC91C7" w14:textId="77777777" w:rsidR="004A756F" w:rsidRDefault="004A756F" w:rsidP="004A756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717441" w14:textId="77777777" w:rsidR="004A756F" w:rsidRDefault="004A756F" w:rsidP="004A756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85D036" w14:textId="77777777" w:rsidR="004A756F" w:rsidRDefault="004A756F" w:rsidP="004A756F">
      <w:pPr>
        <w:pStyle w:val="NoSpacing"/>
        <w:ind w:left="1440" w:hanging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He served in France under the command of Humphrey, Duke of Gloucester(q.v.).</w:t>
      </w:r>
    </w:p>
    <w:p w14:paraId="0E915EFE" w14:textId="77777777" w:rsidR="004A756F" w:rsidRDefault="004A756F" w:rsidP="004A756F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E101/51/2, m.1,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79F5F2AA" w14:textId="77777777" w:rsidR="004A756F" w:rsidRDefault="004A756F" w:rsidP="004A756F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6B6B4D08" w14:textId="77777777" w:rsidR="004A756F" w:rsidRDefault="004A756F" w:rsidP="004A756F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0E770DB1" w14:textId="77777777" w:rsidR="004A756F" w:rsidRDefault="004A756F" w:rsidP="004A756F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0854F46E" w14:textId="77777777" w:rsidR="004A756F" w:rsidRDefault="004A756F" w:rsidP="004A756F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12 February 2022</w:t>
      </w:r>
    </w:p>
    <w:p w14:paraId="496E6D4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5943DB" w14:textId="77777777" w:rsidR="004A756F" w:rsidRDefault="004A756F" w:rsidP="009139A6">
      <w:r>
        <w:separator/>
      </w:r>
    </w:p>
  </w:endnote>
  <w:endnote w:type="continuationSeparator" w:id="0">
    <w:p w14:paraId="297B7159" w14:textId="77777777" w:rsidR="004A756F" w:rsidRDefault="004A756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216E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0771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C39A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62279D" w14:textId="77777777" w:rsidR="004A756F" w:rsidRDefault="004A756F" w:rsidP="009139A6">
      <w:r>
        <w:separator/>
      </w:r>
    </w:p>
  </w:footnote>
  <w:footnote w:type="continuationSeparator" w:id="0">
    <w:p w14:paraId="42C96CDB" w14:textId="77777777" w:rsidR="004A756F" w:rsidRDefault="004A756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F313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F1F8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BC95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756F"/>
    <w:rsid w:val="000666E0"/>
    <w:rsid w:val="002510B7"/>
    <w:rsid w:val="004A756F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931C4D"/>
  <w15:chartTrackingRefBased/>
  <w15:docId w15:val="{F224EEE1-729F-4F9D-9BF2-CA71F7488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2022-02-28T15:01:00Z</dcterms:created>
  <dcterms:modified xsi:type="dcterms:W3CDTF">2022-02-28T15:01:00Z</dcterms:modified>
</cp:coreProperties>
</file>